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E3" w:rsidRPr="00C2499F" w:rsidRDefault="00C2499F" w:rsidP="00C249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203C_</w:t>
            </w:r>
            <w:r>
              <w:rPr>
                <w:b/>
                <w:sz w:val="26"/>
                <w:szCs w:val="26"/>
              </w:rPr>
              <w:t>150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914AE" w:rsidRDefault="00F66B1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6914AE">
              <w:rPr>
                <w:b/>
                <w:sz w:val="26"/>
                <w:szCs w:val="26"/>
                <w:lang w:val="en-US"/>
              </w:rPr>
              <w:t>2117001</w:t>
            </w:r>
            <w:r w:rsidR="00C44B8B" w:rsidRPr="006914AE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2499F">
        <w:rPr>
          <w:b/>
          <w:sz w:val="26"/>
          <w:szCs w:val="26"/>
        </w:rPr>
        <w:t>(</w:t>
      </w:r>
      <w:r w:rsidR="00F66B11" w:rsidRPr="006504ED">
        <w:rPr>
          <w:b/>
          <w:sz w:val="26"/>
          <w:szCs w:val="26"/>
        </w:rPr>
        <w:t>Крепление подкоса У52 Л57-97.04.01</w:t>
      </w:r>
      <w:r w:rsidR="00C2499F">
        <w:rPr>
          <w:b/>
          <w:sz w:val="26"/>
          <w:szCs w:val="26"/>
        </w:rPr>
        <w:t>)</w:t>
      </w:r>
      <w:r w:rsidR="007D200B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D200B">
        <w:rPr>
          <w:b/>
          <w:sz w:val="26"/>
          <w:szCs w:val="26"/>
          <w:u w:val="single"/>
        </w:rPr>
        <w:t>203</w:t>
      </w:r>
      <w:r w:rsidR="00F115B9" w:rsidRPr="007D200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830C3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6504ED">
        <w:rPr>
          <w:sz w:val="24"/>
          <w:szCs w:val="24"/>
        </w:rPr>
        <w:t xml:space="preserve"> </w:t>
      </w:r>
      <w:r w:rsidR="006504ED" w:rsidRPr="00D830C3">
        <w:rPr>
          <w:sz w:val="24"/>
          <w:szCs w:val="24"/>
        </w:rPr>
        <w:t>Т</w:t>
      </w:r>
      <w:bookmarkStart w:id="1" w:name="Поле4"/>
      <w:r w:rsidR="00F66B11" w:rsidRPr="00D830C3">
        <w:rPr>
          <w:sz w:val="26"/>
          <w:szCs w:val="26"/>
        </w:rPr>
        <w:t>ипового проекта Л57-97.04.01</w:t>
      </w:r>
      <w:bookmarkEnd w:id="1"/>
      <w:r w:rsidR="00D830C3" w:rsidRPr="00D830C3">
        <w:rPr>
          <w:sz w:val="26"/>
          <w:szCs w:val="26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D200B" w:rsidRDefault="007D200B" w:rsidP="007D20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D200B" w:rsidRDefault="007D200B" w:rsidP="007D20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7D200B" w:rsidRDefault="007D200B" w:rsidP="007D200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D200B" w:rsidRDefault="007D200B" w:rsidP="002671FB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D200B" w:rsidRDefault="007D200B" w:rsidP="002671FB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7D200B" w:rsidRDefault="00832CD2" w:rsidP="007D200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830C3">
        <w:rPr>
          <w:sz w:val="24"/>
          <w:szCs w:val="24"/>
        </w:rPr>
        <w:t>Т</w:t>
      </w:r>
      <w:r w:rsidRPr="00D830C3">
        <w:rPr>
          <w:sz w:val="26"/>
          <w:szCs w:val="26"/>
        </w:rPr>
        <w:t>ипового проекта Л57-97.04.01</w:t>
      </w:r>
      <w:r w:rsidR="007D200B">
        <w:rPr>
          <w:sz w:val="26"/>
          <w:szCs w:val="26"/>
        </w:rPr>
        <w:t>;</w:t>
      </w:r>
    </w:p>
    <w:p w:rsidR="007D200B" w:rsidRDefault="007D200B" w:rsidP="007D200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D200B" w:rsidRDefault="007D200B" w:rsidP="007D20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7D200B" w:rsidRDefault="007D200B" w:rsidP="007D200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D200B" w:rsidRDefault="007D200B" w:rsidP="007D200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7D200B" w:rsidRDefault="007D200B" w:rsidP="007D200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7D200B" w:rsidRDefault="007D200B" w:rsidP="007D200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7D200B" w:rsidRDefault="007D200B" w:rsidP="007D20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88F" w:rsidRDefault="0085688F">
      <w:r>
        <w:separator/>
      </w:r>
    </w:p>
  </w:endnote>
  <w:endnote w:type="continuationSeparator" w:id="0">
    <w:p w:rsidR="0085688F" w:rsidRDefault="0085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88F" w:rsidRDefault="0085688F">
      <w:r>
        <w:separator/>
      </w:r>
    </w:p>
  </w:footnote>
  <w:footnote w:type="continuationSeparator" w:id="0">
    <w:p w:rsidR="0085688F" w:rsidRDefault="00856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0C8089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B1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2CED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273F3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1FB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97EEC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5EC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4ED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4A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99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0B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CD2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06E3"/>
    <w:rsid w:val="00853BF9"/>
    <w:rsid w:val="008546A6"/>
    <w:rsid w:val="008561B8"/>
    <w:rsid w:val="0085688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4F1A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99F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70F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0C3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B11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96A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41116C-49EB-41DD-A60D-893B6AEF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F4C1BA-E70A-40CA-B03C-C24DC42EEDBB}"/>
</file>

<file path=customXml/itemProps2.xml><?xml version="1.0" encoding="utf-8"?>
<ds:datastoreItem xmlns:ds="http://schemas.openxmlformats.org/officeDocument/2006/customXml" ds:itemID="{BA4F76A1-A8C2-41B7-8E32-99F83B5E3EAA}"/>
</file>

<file path=customXml/itemProps3.xml><?xml version="1.0" encoding="utf-8"?>
<ds:datastoreItem xmlns:ds="http://schemas.openxmlformats.org/officeDocument/2006/customXml" ds:itemID="{5A5B3E47-198B-45D3-B546-117FE8F5610A}"/>
</file>

<file path=customXml/itemProps4.xml><?xml version="1.0" encoding="utf-8"?>
<ds:datastoreItem xmlns:ds="http://schemas.openxmlformats.org/officeDocument/2006/customXml" ds:itemID="{989359EA-4EF8-4915-8048-4D3520A56AC5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26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2015-04-28T08:32:00Z</dcterms:created>
  <dcterms:modified xsi:type="dcterms:W3CDTF">2015-09-16T14:46:00Z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